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673987" w14:textId="17D72FEB" w:rsidR="006B2F86" w:rsidRDefault="007128EB" w:rsidP="00E71FC3">
      <w:pPr>
        <w:pStyle w:val="NoSpacing"/>
      </w:pPr>
      <w:r>
        <w:rPr>
          <w:u w:val="single"/>
        </w:rPr>
        <w:t>Thomas RUSSELL</w:t>
      </w:r>
      <w:r>
        <w:t xml:space="preserve">  </w:t>
      </w:r>
      <w:proofErr w:type="gramStart"/>
      <w:r>
        <w:t xml:space="preserve">   (</w:t>
      </w:r>
      <w:proofErr w:type="gramEnd"/>
      <w:r>
        <w:t>fl.1447)</w:t>
      </w:r>
    </w:p>
    <w:p w14:paraId="35560B56" w14:textId="3EA77BE7" w:rsidR="007128EB" w:rsidRDefault="007128EB" w:rsidP="00E71FC3">
      <w:pPr>
        <w:pStyle w:val="NoSpacing"/>
      </w:pPr>
      <w:r>
        <w:t>of Hythe, Kent.</w:t>
      </w:r>
    </w:p>
    <w:p w14:paraId="1D91B97C" w14:textId="7A85804B" w:rsidR="007128EB" w:rsidRDefault="007128EB" w:rsidP="00E71FC3">
      <w:pPr>
        <w:pStyle w:val="NoSpacing"/>
      </w:pPr>
    </w:p>
    <w:p w14:paraId="6E97AA90" w14:textId="4B77571D" w:rsidR="007128EB" w:rsidRDefault="007128EB" w:rsidP="00E71FC3">
      <w:pPr>
        <w:pStyle w:val="NoSpacing"/>
      </w:pPr>
    </w:p>
    <w:p w14:paraId="3C55D6AA" w14:textId="2F843D2A" w:rsidR="007128EB" w:rsidRDefault="007128EB" w:rsidP="00E71FC3">
      <w:pPr>
        <w:pStyle w:val="NoSpacing"/>
      </w:pPr>
      <w:r>
        <w:t>in Jun.1447</w:t>
      </w:r>
      <w:r>
        <w:tab/>
        <w:t>He was Bailiff of Hythe.   (H.P. p.733)</w:t>
      </w:r>
    </w:p>
    <w:p w14:paraId="7F2B312C" w14:textId="370A58AD" w:rsidR="007128EB" w:rsidRDefault="007128EB" w:rsidP="00E71FC3">
      <w:pPr>
        <w:pStyle w:val="NoSpacing"/>
      </w:pPr>
    </w:p>
    <w:p w14:paraId="22F8A9B5" w14:textId="38935BD2" w:rsidR="007128EB" w:rsidRDefault="007128EB" w:rsidP="00E71FC3">
      <w:pPr>
        <w:pStyle w:val="NoSpacing"/>
      </w:pPr>
    </w:p>
    <w:p w14:paraId="1BB381F5" w14:textId="35A0F168" w:rsidR="007128EB" w:rsidRPr="007128EB" w:rsidRDefault="007128EB" w:rsidP="00E71FC3">
      <w:pPr>
        <w:pStyle w:val="NoSpacing"/>
      </w:pPr>
      <w:r>
        <w:t>3 June 2018</w:t>
      </w:r>
      <w:bookmarkStart w:id="0" w:name="_GoBack"/>
      <w:bookmarkEnd w:id="0"/>
    </w:p>
    <w:sectPr w:rsidR="007128EB" w:rsidRPr="007128E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1060B4" w14:textId="77777777" w:rsidR="007128EB" w:rsidRDefault="007128EB" w:rsidP="00E71FC3">
      <w:pPr>
        <w:spacing w:after="0" w:line="240" w:lineRule="auto"/>
      </w:pPr>
      <w:r>
        <w:separator/>
      </w:r>
    </w:p>
  </w:endnote>
  <w:endnote w:type="continuationSeparator" w:id="0">
    <w:p w14:paraId="07DD4FAA" w14:textId="77777777" w:rsidR="007128EB" w:rsidRDefault="007128E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D624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16E156" w14:textId="77777777" w:rsidR="007128EB" w:rsidRDefault="007128EB" w:rsidP="00E71FC3">
      <w:pPr>
        <w:spacing w:after="0" w:line="240" w:lineRule="auto"/>
      </w:pPr>
      <w:r>
        <w:separator/>
      </w:r>
    </w:p>
  </w:footnote>
  <w:footnote w:type="continuationSeparator" w:id="0">
    <w:p w14:paraId="477A6119" w14:textId="77777777" w:rsidR="007128EB" w:rsidRDefault="007128E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8EB"/>
    <w:rsid w:val="001A7C09"/>
    <w:rsid w:val="00577BD5"/>
    <w:rsid w:val="00656CBA"/>
    <w:rsid w:val="006A1F77"/>
    <w:rsid w:val="007128EB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3F4514"/>
  <w15:chartTrackingRefBased/>
  <w15:docId w15:val="{3F89EBCA-8097-4A06-8E33-FB7E4EB3B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2018-06-03T19:12:00Z</dcterms:created>
  <dcterms:modified xsi:type="dcterms:W3CDTF">2018-06-03T19:13:00Z</dcterms:modified>
</cp:coreProperties>
</file>